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11B23" w14:textId="20B3AD54" w:rsidR="007A2F43" w:rsidRPr="004308F5" w:rsidRDefault="004308F5" w:rsidP="000E118E">
      <w:pP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3GPP TSG</w:t>
      </w:r>
      <w:r w:rsidR="00937EF2">
        <w:rPr>
          <w:rFonts w:ascii="Arial" w:hAnsi="Arial" w:cs="Arial"/>
          <w:b/>
          <w:sz w:val="22"/>
          <w:szCs w:val="22"/>
        </w:rPr>
        <w:t xml:space="preserve"> </w:t>
      </w:r>
      <w:r w:rsidRPr="004308F5">
        <w:rPr>
          <w:rFonts w:ascii="Arial" w:hAnsi="Arial" w:cs="Arial"/>
          <w:b/>
          <w:sz w:val="22"/>
          <w:szCs w:val="22"/>
        </w:rPr>
        <w:t>SA</w:t>
      </w:r>
      <w:r w:rsidR="00937EF2">
        <w:rPr>
          <w:rFonts w:ascii="Arial" w:hAnsi="Arial" w:cs="Arial"/>
          <w:b/>
          <w:sz w:val="22"/>
          <w:szCs w:val="22"/>
        </w:rPr>
        <w:t xml:space="preserve"> WG2</w:t>
      </w:r>
      <w:r w:rsidRPr="004308F5">
        <w:rPr>
          <w:rFonts w:ascii="Arial" w:hAnsi="Arial" w:cs="Arial"/>
          <w:b/>
          <w:sz w:val="22"/>
          <w:szCs w:val="22"/>
        </w:rPr>
        <w:t xml:space="preserve"> Meeting 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>#</w:t>
      </w:r>
      <w:r w:rsidR="00937EF2">
        <w:rPr>
          <w:rFonts w:ascii="Arial" w:hAnsi="Arial" w:cs="Arial"/>
          <w:b/>
          <w:noProof/>
          <w:sz w:val="22"/>
          <w:szCs w:val="22"/>
        </w:rPr>
        <w:t>166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ab/>
      </w:r>
      <w:r w:rsidR="00D06F0D" w:rsidRPr="00D06F0D">
        <w:rPr>
          <w:rFonts w:ascii="Arial" w:hAnsi="Arial" w:cs="Arial"/>
          <w:b/>
          <w:bCs/>
          <w:noProof/>
          <w:sz w:val="22"/>
          <w:szCs w:val="22"/>
          <w:lang w:eastAsia="zh-CN"/>
        </w:rPr>
        <w:t>S2-2411716</w:t>
      </w:r>
    </w:p>
    <w:p w14:paraId="79870B8E" w14:textId="426103CA" w:rsidR="007A2F43" w:rsidRPr="004308F5" w:rsidRDefault="00A261A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t>Orlando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US,</w:t>
      </w:r>
      <w:r w:rsidR="004308F5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>1</w:t>
      </w:r>
      <w:r w:rsidR="005E4C1A">
        <w:rPr>
          <w:rFonts w:ascii="Arial" w:hAnsi="Arial" w:cs="Arial"/>
          <w:b/>
          <w:noProof/>
          <w:sz w:val="22"/>
          <w:szCs w:val="22"/>
        </w:rPr>
        <w:t>8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- </w:t>
      </w:r>
      <w:r w:rsidR="005E4C1A">
        <w:rPr>
          <w:rFonts w:ascii="Arial" w:hAnsi="Arial" w:cs="Arial"/>
          <w:b/>
          <w:noProof/>
          <w:sz w:val="22"/>
          <w:szCs w:val="22"/>
        </w:rPr>
        <w:t>22</w:t>
      </w:r>
      <w:r w:rsidR="001C1C2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  <w:r w:rsidR="002B22E4">
        <w:rPr>
          <w:rFonts w:ascii="Arial" w:hAnsi="Arial" w:cs="Arial"/>
          <w:b/>
          <w:noProof/>
          <w:sz w:val="22"/>
          <w:szCs w:val="22"/>
        </w:rPr>
        <w:t>November</w:t>
      </w:r>
      <w:r w:rsidR="004308F5">
        <w:rPr>
          <w:rFonts w:ascii="Arial" w:hAnsi="Arial" w:cs="Arial"/>
          <w:b/>
          <w:noProof/>
          <w:sz w:val="22"/>
          <w:szCs w:val="22"/>
        </w:rPr>
        <w:t>, 2024</w:t>
      </w:r>
      <w:r w:rsidR="007A2F43" w:rsidRPr="004308F5">
        <w:rPr>
          <w:rFonts w:ascii="Arial" w:hAnsi="Arial" w:cs="Arial"/>
          <w:b/>
          <w:noProof/>
          <w:sz w:val="22"/>
          <w:szCs w:val="22"/>
        </w:rPr>
        <w:t xml:space="preserve"> </w:t>
      </w:r>
    </w:p>
    <w:p w14:paraId="487601BE" w14:textId="2DD9CDD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 w:rsidRPr="00766E76">
        <w:rPr>
          <w:rFonts w:ascii="Arial" w:hAnsi="Arial" w:cs="Arial"/>
          <w:b/>
          <w:color w:val="FF0000"/>
          <w:sz w:val="22"/>
          <w:szCs w:val="22"/>
        </w:rPr>
        <w:t>[draft]</w:t>
      </w:r>
      <w:r w:rsidR="00CE3F47">
        <w:rPr>
          <w:rFonts w:ascii="Arial" w:hAnsi="Arial" w:cs="Arial"/>
          <w:b/>
          <w:sz w:val="22"/>
          <w:szCs w:val="22"/>
        </w:rPr>
        <w:t xml:space="preserve"> </w:t>
      </w:r>
      <w:r w:rsidRPr="004308F5">
        <w:rPr>
          <w:rFonts w:ascii="Arial" w:hAnsi="Arial" w:cs="Arial"/>
          <w:b/>
          <w:sz w:val="22"/>
          <w:szCs w:val="22"/>
        </w:rPr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64DF0BE3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6065E7">
        <w:rPr>
          <w:rFonts w:ascii="Arial" w:hAnsi="Arial" w:cs="Arial"/>
          <w:b/>
          <w:sz w:val="22"/>
          <w:szCs w:val="22"/>
        </w:rPr>
        <w:t>S2-24</w:t>
      </w:r>
      <w:r w:rsidR="00F56C9F">
        <w:rPr>
          <w:rFonts w:ascii="Arial" w:hAnsi="Arial" w:cs="Arial"/>
          <w:b/>
          <w:sz w:val="22"/>
          <w:szCs w:val="22"/>
        </w:rPr>
        <w:t>11455</w:t>
      </w:r>
      <w:r w:rsidR="00D428E8">
        <w:rPr>
          <w:rFonts w:ascii="Arial" w:hAnsi="Arial" w:cs="Arial"/>
          <w:b/>
          <w:sz w:val="22"/>
          <w:szCs w:val="22"/>
        </w:rPr>
        <w:t>/RP-242389</w:t>
      </w:r>
      <w:r w:rsidR="00A61A14">
        <w:rPr>
          <w:rFonts w:ascii="Arial" w:hAnsi="Arial" w:cs="Arial"/>
          <w:b/>
          <w:sz w:val="22"/>
          <w:szCs w:val="22"/>
        </w:rPr>
        <w:t xml:space="preserve">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p w14:paraId="56932273" w14:textId="3F6750CE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3757AD">
        <w:rPr>
          <w:rFonts w:ascii="Arial" w:hAnsi="Arial" w:cs="Arial"/>
          <w:b/>
          <w:sz w:val="22"/>
          <w:szCs w:val="22"/>
          <w:lang w:eastAsia="zh-CN"/>
        </w:rPr>
        <w:t>NR_AIML_Air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2CC87A9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51225" w:rsidRPr="00937EF2">
        <w:rPr>
          <w:rFonts w:ascii="Arial" w:hAnsi="Arial" w:cs="Arial"/>
          <w:b/>
          <w:color w:val="000000" w:themeColor="text1"/>
          <w:sz w:val="22"/>
          <w:szCs w:val="22"/>
        </w:rPr>
        <w:t>Apple</w:t>
      </w:r>
      <w:r w:rsidR="00C51225" w:rsidRPr="00C51225">
        <w:rPr>
          <w:rFonts w:ascii="Arial" w:hAnsi="Arial" w:cs="Arial"/>
          <w:b/>
          <w:color w:val="FF0000"/>
          <w:sz w:val="22"/>
          <w:szCs w:val="22"/>
        </w:rPr>
        <w:t xml:space="preserve"> [to be </w:t>
      </w:r>
      <w:r w:rsidR="00A261A9" w:rsidRPr="00C51225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SA</w:t>
      </w:r>
      <w:r w:rsidR="006065E7" w:rsidRPr="00C51225">
        <w:rPr>
          <w:rFonts w:ascii="Arial" w:hAnsi="Arial" w:cs="Arial"/>
          <w:b/>
          <w:color w:val="FF0000"/>
          <w:sz w:val="22"/>
          <w:szCs w:val="22"/>
          <w:lang w:eastAsia="zh-CN"/>
        </w:rPr>
        <w:t>2</w:t>
      </w:r>
      <w:r w:rsidR="00C51225" w:rsidRPr="00C51225">
        <w:rPr>
          <w:rFonts w:ascii="Arial" w:hAnsi="Arial" w:cs="Arial"/>
          <w:b/>
          <w:color w:val="FF0000"/>
          <w:sz w:val="22"/>
          <w:szCs w:val="22"/>
          <w:lang w:eastAsia="zh-CN"/>
        </w:rPr>
        <w:t>]</w:t>
      </w:r>
    </w:p>
    <w:p w14:paraId="677BF69C" w14:textId="0AB68920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  <w:r w:rsidR="006065E7">
        <w:rPr>
          <w:rFonts w:ascii="Arial" w:hAnsi="Arial" w:cs="Arial"/>
          <w:b/>
          <w:sz w:val="22"/>
          <w:szCs w:val="22"/>
          <w:lang w:val="fr-FR"/>
        </w:rPr>
        <w:t>, SA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 </w:t>
      </w:r>
    </w:p>
    <w:p w14:paraId="2A86E7CE" w14:textId="7E7F7D43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937EF2">
        <w:rPr>
          <w:rFonts w:ascii="Arial" w:hAnsi="Arial" w:cs="Arial"/>
          <w:b/>
          <w:sz w:val="22"/>
          <w:szCs w:val="22"/>
          <w:lang w:val="fr-FR"/>
        </w:rPr>
        <w:t xml:space="preserve">RAN1, </w:t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>RAN2,</w:t>
      </w:r>
      <w:r w:rsidR="00937EF2">
        <w:rPr>
          <w:rFonts w:ascii="Arial" w:hAnsi="Arial" w:cs="Arial"/>
          <w:b/>
          <w:bCs/>
          <w:sz w:val="22"/>
          <w:szCs w:val="22"/>
          <w:lang w:val="fr-FR"/>
        </w:rPr>
        <w:t xml:space="preserve"> RAN3,</w:t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</w:t>
      </w:r>
      <w:r w:rsidR="006065E7">
        <w:rPr>
          <w:rFonts w:ascii="Arial" w:hAnsi="Arial" w:cs="Arial"/>
          <w:b/>
          <w:sz w:val="22"/>
          <w:szCs w:val="22"/>
          <w:lang w:val="fr-FR"/>
        </w:rPr>
        <w:t>SA3,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3831E2EB" w:rsidR="007574A3" w:rsidRPr="00A261A9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A261A9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A261A9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A261A9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A261A9">
        <w:rPr>
          <w:rFonts w:ascii="Arial" w:hAnsi="Arial" w:cs="Arial"/>
          <w:b/>
          <w:sz w:val="22"/>
          <w:szCs w:val="22"/>
          <w:lang w:val="fr-FR"/>
        </w:rPr>
        <w:tab/>
      </w:r>
      <w:r w:rsidR="006065E7">
        <w:rPr>
          <w:rFonts w:ascii="Arial" w:hAnsi="Arial" w:cs="Arial"/>
          <w:b/>
          <w:sz w:val="22"/>
          <w:szCs w:val="22"/>
          <w:lang w:val="fr-FR" w:eastAsia="zh-CN"/>
        </w:rPr>
        <w:t>Sudeep M Vamanan</w:t>
      </w:r>
    </w:p>
    <w:p w14:paraId="51EA6B25" w14:textId="146BFE05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A261A9">
        <w:rPr>
          <w:rFonts w:ascii="Arial" w:hAnsi="Arial" w:cs="Arial"/>
          <w:b/>
          <w:sz w:val="22"/>
          <w:szCs w:val="22"/>
          <w:lang w:val="fr-FR"/>
        </w:rPr>
        <w:tab/>
      </w:r>
      <w:r w:rsidR="006065E7">
        <w:rPr>
          <w:rFonts w:ascii="Arial" w:hAnsi="Arial" w:cs="Arial"/>
          <w:b/>
          <w:sz w:val="22"/>
          <w:szCs w:val="22"/>
          <w:lang w:val="en-US" w:eastAsia="zh-CN"/>
        </w:rPr>
        <w:t>smvamanan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</w:t>
      </w:r>
      <w:r w:rsidR="00A261A9">
        <w:rPr>
          <w:rFonts w:ascii="Arial" w:hAnsi="Arial" w:cs="Arial"/>
          <w:b/>
          <w:sz w:val="22"/>
          <w:szCs w:val="22"/>
          <w:lang w:val="en-US"/>
        </w:rPr>
        <w:t>apple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6544649D" w:rsidR="006065E7" w:rsidRDefault="00104133" w:rsidP="006065E7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</w:rPr>
        <w:t>SA</w:t>
      </w:r>
      <w:r w:rsidR="006065E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thanks RAN for</w:t>
      </w:r>
      <w:r w:rsidR="006065E7">
        <w:rPr>
          <w:rFonts w:ascii="Arial" w:hAnsi="Arial" w:cs="Arial"/>
        </w:rPr>
        <w:t xml:space="preserve"> LS </w:t>
      </w:r>
      <w:r w:rsidR="00A924B3">
        <w:rPr>
          <w:rFonts w:ascii="Arial" w:hAnsi="Arial" w:cs="Arial"/>
        </w:rPr>
        <w:t>S2-2411455 /</w:t>
      </w:r>
      <w:r w:rsidR="00D428E8">
        <w:rPr>
          <w:rFonts w:ascii="Arial" w:hAnsi="Arial" w:cs="Arial"/>
        </w:rPr>
        <w:t>R</w:t>
      </w:r>
      <w:r w:rsidR="00A924B3">
        <w:rPr>
          <w:rFonts w:ascii="Arial" w:hAnsi="Arial" w:cs="Arial"/>
        </w:rPr>
        <w:t>P-</w:t>
      </w:r>
      <w:r w:rsidR="00D428E8">
        <w:rPr>
          <w:rFonts w:ascii="Arial" w:hAnsi="Arial" w:cs="Arial"/>
        </w:rPr>
        <w:t>242389</w:t>
      </w:r>
      <w:r w:rsidR="006065E7">
        <w:rPr>
          <w:rFonts w:ascii="Arial" w:hAnsi="Arial" w:cs="Arial"/>
        </w:rPr>
        <w:t xml:space="preserve"> </w:t>
      </w:r>
      <w:r w:rsidR="006065E7" w:rsidRPr="003757AD">
        <w:rPr>
          <w:rFonts w:ascii="Arial" w:hAnsi="Arial" w:cs="Arial"/>
          <w:color w:val="FF0000"/>
        </w:rPr>
        <w:t>(and RAN2 for the additional clarifications in S2-24xxyyy)</w:t>
      </w:r>
      <w:r>
        <w:rPr>
          <w:rFonts w:ascii="Arial" w:hAnsi="Arial" w:cs="Arial"/>
        </w:rPr>
        <w:t xml:space="preserve"> </w:t>
      </w:r>
    </w:p>
    <w:p w14:paraId="52A94286" w14:textId="469909D8" w:rsidR="003757AD" w:rsidRDefault="003757AD" w:rsidP="00C04412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SA2 discussed the questions posed by RAN in the last two meetings. </w:t>
      </w:r>
    </w:p>
    <w:p w14:paraId="02C3B6F1" w14:textId="08191B32" w:rsidR="00BC05F5" w:rsidRDefault="003757AD" w:rsidP="00C04412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From the discussions so far in SA2, the common view is that there</w:t>
      </w:r>
      <w:r w:rsidR="006065E7">
        <w:rPr>
          <w:rFonts w:ascii="Arial" w:hAnsi="Arial" w:cs="Arial"/>
          <w:lang w:val="en-US" w:eastAsia="ko-KR"/>
        </w:rPr>
        <w:t xml:space="preserve"> are no readily available solutions </w:t>
      </w:r>
      <w:r w:rsidR="00A924B3">
        <w:rPr>
          <w:rFonts w:ascii="Arial" w:hAnsi="Arial" w:cs="Arial"/>
          <w:lang w:val="en-US" w:eastAsia="ko-KR"/>
        </w:rPr>
        <w:t>that can represent</w:t>
      </w:r>
      <w:r w:rsidR="006065E7">
        <w:rPr>
          <w:rFonts w:ascii="Arial" w:hAnsi="Arial" w:cs="Arial"/>
          <w:lang w:val="en-US" w:eastAsia="ko-KR"/>
        </w:rPr>
        <w:t xml:space="preserve"> </w:t>
      </w:r>
      <w:r w:rsidR="00A924B3">
        <w:rPr>
          <w:rFonts w:ascii="Arial" w:hAnsi="Arial" w:cs="Arial"/>
          <w:lang w:val="en-US" w:eastAsia="ko-KR"/>
        </w:rPr>
        <w:t xml:space="preserve">the approaches of </w:t>
      </w:r>
      <w:r w:rsidR="006065E7">
        <w:rPr>
          <w:rFonts w:ascii="Arial" w:hAnsi="Arial" w:cs="Arial"/>
          <w:lang w:val="en-US" w:eastAsia="ko-KR"/>
        </w:rPr>
        <w:t>option 1b</w:t>
      </w:r>
      <w:r w:rsidR="00A924B3">
        <w:rPr>
          <w:rFonts w:ascii="Arial" w:hAnsi="Arial" w:cs="Arial"/>
          <w:lang w:val="en-US" w:eastAsia="ko-KR"/>
        </w:rPr>
        <w:t xml:space="preserve">, </w:t>
      </w:r>
      <w:r w:rsidR="006065E7">
        <w:rPr>
          <w:rFonts w:ascii="Arial" w:hAnsi="Arial" w:cs="Arial"/>
          <w:lang w:val="en-US" w:eastAsia="ko-KR"/>
        </w:rPr>
        <w:t>option 2</w:t>
      </w:r>
      <w:r w:rsidR="00A924B3">
        <w:rPr>
          <w:rFonts w:ascii="Arial" w:hAnsi="Arial" w:cs="Arial"/>
          <w:lang w:val="en-US" w:eastAsia="ko-KR"/>
        </w:rPr>
        <w:t xml:space="preserve"> or option 3</w:t>
      </w:r>
      <w:r w:rsidR="00937EF2" w:rsidRPr="00937EF2">
        <w:rPr>
          <w:rFonts w:ascii="Arial" w:hAnsi="Arial" w:cs="Arial"/>
          <w:lang w:val="en-US" w:eastAsia="ko-KR"/>
        </w:rPr>
        <w:t xml:space="preserve"> and therefore it is not possible for SA2 to reach an agreement on any recommendation to RAN</w:t>
      </w:r>
      <w:r w:rsidR="006065E7">
        <w:rPr>
          <w:rFonts w:ascii="Arial" w:hAnsi="Arial" w:cs="Arial"/>
          <w:lang w:val="en-US" w:eastAsia="ko-KR"/>
        </w:rPr>
        <w:t xml:space="preserve">. </w:t>
      </w:r>
      <w:r w:rsidR="00A924B3">
        <w:rPr>
          <w:rFonts w:ascii="Arial" w:hAnsi="Arial" w:cs="Arial"/>
          <w:lang w:val="en-US" w:eastAsia="ko-KR"/>
        </w:rPr>
        <w:t>The discussions in SA2 indicate the need for a more detailed study to provide a feasibility analysis to RAN.</w:t>
      </w:r>
      <w:r w:rsidR="00D428E8">
        <w:rPr>
          <w:rFonts w:ascii="Arial" w:hAnsi="Arial" w:cs="Arial"/>
          <w:lang w:val="en-US" w:eastAsia="ko-KR"/>
        </w:rPr>
        <w:t xml:space="preserve">  </w:t>
      </w:r>
      <w:r w:rsidR="006E4D86">
        <w:rPr>
          <w:rFonts w:ascii="Arial" w:hAnsi="Arial" w:cs="Arial"/>
          <w:lang w:val="en-US" w:eastAsia="ko-KR"/>
        </w:rPr>
        <w:t>SA2 has also sent an LS to RAN2 seeking clarifications on a few of their agreements.</w:t>
      </w:r>
    </w:p>
    <w:p w14:paraId="07767B4A" w14:textId="2494E374" w:rsidR="00D428E8" w:rsidRPr="00D428E8" w:rsidRDefault="00D428E8" w:rsidP="00C04412">
      <w:pPr>
        <w:jc w:val="both"/>
        <w:rPr>
          <w:rFonts w:ascii="Arial" w:hAnsi="Arial" w:cs="Arial"/>
          <w:bCs/>
          <w:i/>
          <w:iCs/>
          <w:color w:val="FF0000"/>
          <w:lang w:eastAsia="ko-KR"/>
        </w:rPr>
      </w:pPr>
      <w:r w:rsidRPr="00D428E8">
        <w:rPr>
          <w:rFonts w:ascii="Arial" w:hAnsi="Arial" w:cs="Arial"/>
          <w:bCs/>
          <w:i/>
          <w:iCs/>
          <w:color w:val="FF0000"/>
          <w:lang w:eastAsia="ko-KR"/>
        </w:rPr>
        <w:t>[</w:t>
      </w:r>
      <w:r w:rsidR="00C51225">
        <w:rPr>
          <w:rFonts w:ascii="Arial" w:hAnsi="Arial" w:cs="Arial"/>
          <w:bCs/>
          <w:i/>
          <w:iCs/>
          <w:color w:val="FF0000"/>
          <w:lang w:eastAsia="ko-KR"/>
        </w:rPr>
        <w:t xml:space="preserve">Placeholder for text </w:t>
      </w:r>
      <w:r w:rsidRPr="00D428E8">
        <w:rPr>
          <w:rFonts w:ascii="Arial" w:hAnsi="Arial" w:cs="Arial"/>
          <w:bCs/>
          <w:i/>
          <w:iCs/>
          <w:color w:val="FF0000"/>
          <w:lang w:eastAsia="ko-KR"/>
        </w:rPr>
        <w:t xml:space="preserve">to be </w:t>
      </w:r>
      <w:r w:rsidR="00937EF2">
        <w:rPr>
          <w:rFonts w:ascii="Arial" w:hAnsi="Arial" w:cs="Arial"/>
          <w:bCs/>
          <w:i/>
          <w:iCs/>
          <w:color w:val="FF0000"/>
          <w:lang w:eastAsia="ko-KR"/>
        </w:rPr>
        <w:t>added</w:t>
      </w:r>
      <w:r w:rsidR="00C51225">
        <w:rPr>
          <w:rFonts w:ascii="Arial" w:hAnsi="Arial" w:cs="Arial"/>
          <w:bCs/>
          <w:i/>
          <w:iCs/>
          <w:color w:val="FF0000"/>
          <w:lang w:eastAsia="ko-KR"/>
        </w:rPr>
        <w:t xml:space="preserve"> </w:t>
      </w:r>
      <w:r w:rsidR="00937EF2">
        <w:rPr>
          <w:rFonts w:ascii="Arial" w:hAnsi="Arial" w:cs="Arial"/>
          <w:bCs/>
          <w:i/>
          <w:iCs/>
          <w:color w:val="FF0000"/>
          <w:lang w:eastAsia="ko-KR"/>
        </w:rPr>
        <w:t>if</w:t>
      </w:r>
      <w:r w:rsidRPr="00D428E8">
        <w:rPr>
          <w:rFonts w:ascii="Arial" w:hAnsi="Arial" w:cs="Arial"/>
          <w:bCs/>
          <w:i/>
          <w:iCs/>
          <w:color w:val="FF0000"/>
          <w:lang w:eastAsia="ko-KR"/>
        </w:rPr>
        <w:t xml:space="preserve"> SA2 receives a reply LS from RAN2]</w:t>
      </w:r>
    </w:p>
    <w:p w14:paraId="5B261476" w14:textId="2A8D336C" w:rsidR="00D428E8" w:rsidRPr="00D428E8" w:rsidRDefault="00D428E8" w:rsidP="00C04412">
      <w:pPr>
        <w:jc w:val="both"/>
        <w:rPr>
          <w:rFonts w:ascii="Arial" w:hAnsi="Arial" w:cs="Arial"/>
          <w:bCs/>
          <w:i/>
          <w:iCs/>
          <w:color w:val="FF0000"/>
          <w:lang w:eastAsia="ko-KR"/>
        </w:rPr>
      </w:pPr>
    </w:p>
    <w:p w14:paraId="19F32C94" w14:textId="313C22BA" w:rsidR="00D428E8" w:rsidRPr="005E4C1A" w:rsidRDefault="00D428E8" w:rsidP="00C04412">
      <w:pPr>
        <w:jc w:val="both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  <w:lang w:eastAsia="ko-KR"/>
        </w:rPr>
        <w:t xml:space="preserve">SA2 needs more time to study possible </w:t>
      </w:r>
      <w:r w:rsidR="00937EF2">
        <w:rPr>
          <w:rFonts w:ascii="Arial" w:hAnsi="Arial" w:cs="Arial"/>
          <w:bCs/>
          <w:lang w:eastAsia="ko-KR"/>
        </w:rPr>
        <w:t>solutions</w:t>
      </w:r>
      <w:r>
        <w:rPr>
          <w:rFonts w:ascii="Arial" w:hAnsi="Arial" w:cs="Arial"/>
          <w:bCs/>
          <w:lang w:eastAsia="ko-KR"/>
        </w:rPr>
        <w:t xml:space="preserve"> </w:t>
      </w:r>
      <w:r w:rsidR="00937EF2">
        <w:rPr>
          <w:rFonts w:ascii="Arial" w:hAnsi="Arial" w:cs="Arial"/>
          <w:bCs/>
          <w:lang w:eastAsia="ko-KR"/>
        </w:rPr>
        <w:t>for</w:t>
      </w:r>
      <w:r>
        <w:rPr>
          <w:rFonts w:ascii="Arial" w:hAnsi="Arial" w:cs="Arial"/>
          <w:bCs/>
          <w:lang w:eastAsia="ko-KR"/>
        </w:rPr>
        <w:t xml:space="preserve"> option 1b and option 2 before providing a feasibility analysis on the questions raised by RAN.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69BABA97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6065E7">
        <w:rPr>
          <w:rFonts w:ascii="Arial" w:hAnsi="Arial" w:cs="Arial"/>
          <w:b/>
          <w:bCs/>
          <w:szCs w:val="22"/>
        </w:rPr>
        <w:t>, SA</w:t>
      </w:r>
      <w:r w:rsidR="004308F5" w:rsidRPr="004308F5">
        <w:rPr>
          <w:rFonts w:ascii="Arial" w:hAnsi="Arial" w:cs="Arial"/>
          <w:b/>
          <w:bCs/>
          <w:szCs w:val="22"/>
        </w:rPr>
        <w:t>:</w:t>
      </w:r>
      <w:r w:rsidR="0020464D" w:rsidRPr="004308F5">
        <w:rPr>
          <w:rFonts w:ascii="Arial" w:hAnsi="Arial" w:cs="Arial"/>
          <w:b/>
          <w:bCs/>
          <w:szCs w:val="22"/>
        </w:rPr>
        <w:t xml:space="preserve"> </w:t>
      </w:r>
    </w:p>
    <w:p w14:paraId="12AF8F3E" w14:textId="19DC9D2B" w:rsidR="00B97703" w:rsidRPr="003B702D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6065E7">
        <w:rPr>
          <w:rFonts w:ascii="Arial" w:hAnsi="Arial" w:cs="Arial"/>
          <w:lang w:val="en-US" w:eastAsia="ko-KR"/>
        </w:rPr>
        <w:t>2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A924B3">
        <w:rPr>
          <w:rFonts w:ascii="Arial" w:hAnsi="Arial" w:cs="Arial"/>
          <w:lang w:val="en-US" w:eastAsia="ko-KR"/>
        </w:rPr>
        <w:t>respectfully</w:t>
      </w:r>
      <w:r w:rsidR="0079720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6065E7">
        <w:rPr>
          <w:rFonts w:ascii="Arial" w:hAnsi="Arial" w:cs="Arial"/>
          <w:lang w:val="en-US" w:eastAsia="ko-KR"/>
        </w:rPr>
        <w:t>, SA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4308F5">
        <w:rPr>
          <w:rFonts w:ascii="Arial" w:eastAsia="DengXian" w:hAnsi="Arial" w:cs="Arial"/>
        </w:rPr>
        <w:t xml:space="preserve">and request to provide </w:t>
      </w:r>
      <w:r w:rsidR="006065E7">
        <w:rPr>
          <w:rFonts w:ascii="Arial" w:eastAsia="DengXian" w:hAnsi="Arial" w:cs="Arial"/>
        </w:rPr>
        <w:t>further guidance</w:t>
      </w:r>
      <w:r w:rsidR="0091727D">
        <w:rPr>
          <w:rFonts w:ascii="Arial" w:hAnsi="Arial" w:cs="Arial"/>
          <w:lang w:val="en-US" w:eastAsia="ko-KR"/>
        </w:rPr>
        <w:t>.</w:t>
      </w:r>
      <w:r w:rsidR="00797205">
        <w:rPr>
          <w:rFonts w:ascii="Arial" w:hAnsi="Arial" w:cs="Arial"/>
          <w:lang w:val="en-US" w:eastAsia="ko-KR"/>
        </w:rPr>
        <w:t xml:space="preserve"> 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01AB9F7B" w14:textId="66F86C28" w:rsidR="006065E7" w:rsidRDefault="006065E7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>
        <w:rPr>
          <w:rFonts w:ascii="Arial" w:hAnsi="Arial" w:cs="Arial"/>
          <w:szCs w:val="24"/>
        </w:rPr>
        <w:t xml:space="preserve">SA2#166-ah                   </w:t>
      </w:r>
      <w:r w:rsidR="003757AD">
        <w:rPr>
          <w:rFonts w:ascii="Arial" w:hAnsi="Arial" w:cs="Arial"/>
          <w:szCs w:val="24"/>
        </w:rPr>
        <w:t>20 -24</w:t>
      </w:r>
      <w:r>
        <w:rPr>
          <w:rFonts w:ascii="Arial" w:hAnsi="Arial" w:cs="Arial"/>
          <w:szCs w:val="24"/>
        </w:rPr>
        <w:t xml:space="preserve"> </w:t>
      </w:r>
      <w:proofErr w:type="gramStart"/>
      <w:r>
        <w:rPr>
          <w:rFonts w:ascii="Arial" w:hAnsi="Arial" w:cs="Arial"/>
          <w:szCs w:val="24"/>
        </w:rPr>
        <w:t>January</w:t>
      </w:r>
      <w:r w:rsidR="003757AD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</w:t>
      </w:r>
      <w:r w:rsidR="003757AD">
        <w:rPr>
          <w:rFonts w:ascii="Arial" w:hAnsi="Arial" w:cs="Arial"/>
          <w:szCs w:val="24"/>
        </w:rPr>
        <w:t xml:space="preserve">  </w:t>
      </w:r>
      <w:proofErr w:type="gramEnd"/>
      <w:r>
        <w:rPr>
          <w:rFonts w:ascii="Arial" w:hAnsi="Arial" w:cs="Arial"/>
          <w:szCs w:val="24"/>
        </w:rPr>
        <w:t>2025                             E-meeting</w:t>
      </w:r>
    </w:p>
    <w:p w14:paraId="41456679" w14:textId="398BE6E9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</w:t>
      </w:r>
      <w:r w:rsidR="006065E7">
        <w:rPr>
          <w:rFonts w:ascii="Arial" w:hAnsi="Arial" w:cs="Arial"/>
          <w:szCs w:val="24"/>
        </w:rPr>
        <w:t>2</w:t>
      </w:r>
      <w:r>
        <w:rPr>
          <w:rFonts w:ascii="Arial" w:hAnsi="Arial" w:cs="Arial"/>
          <w:szCs w:val="24"/>
        </w:rPr>
        <w:t>#1</w:t>
      </w:r>
      <w:r w:rsidR="006065E7">
        <w:rPr>
          <w:rFonts w:ascii="Arial" w:hAnsi="Arial" w:cs="Arial"/>
          <w:szCs w:val="24"/>
        </w:rPr>
        <w:t>67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 xml:space="preserve">7 - 21 </w:t>
      </w:r>
      <w:proofErr w:type="gramStart"/>
      <w:r w:rsidR="001C1C23" w:rsidRPr="004308F5">
        <w:rPr>
          <w:rFonts w:ascii="Arial" w:hAnsi="Arial" w:cs="Arial"/>
          <w:szCs w:val="24"/>
        </w:rPr>
        <w:t>February,</w:t>
      </w:r>
      <w:proofErr w:type="gramEnd"/>
      <w:r w:rsidR="001C1C23" w:rsidRPr="004308F5">
        <w:rPr>
          <w:rFonts w:ascii="Arial" w:hAnsi="Arial" w:cs="Arial"/>
          <w:szCs w:val="24"/>
        </w:rPr>
        <w:t xml:space="preserve">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3757AD">
        <w:rPr>
          <w:rFonts w:ascii="Arial" w:hAnsi="Arial" w:cs="Arial"/>
          <w:szCs w:val="24"/>
        </w:rPr>
        <w:t xml:space="preserve">             </w:t>
      </w:r>
      <w:r w:rsidR="001C1C23" w:rsidRPr="004308F5">
        <w:rPr>
          <w:rFonts w:ascii="Arial" w:hAnsi="Arial" w:cs="Arial"/>
          <w:szCs w:val="24"/>
        </w:rPr>
        <w:t>Athens, Greece</w:t>
      </w: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F27E08" w14:textId="77777777" w:rsidR="00B13175" w:rsidRDefault="00B13175">
      <w:pPr>
        <w:spacing w:after="0"/>
      </w:pPr>
      <w:r>
        <w:separator/>
      </w:r>
    </w:p>
  </w:endnote>
  <w:endnote w:type="continuationSeparator" w:id="0">
    <w:p w14:paraId="3FA76D5A" w14:textId="77777777" w:rsidR="00B13175" w:rsidRDefault="00B131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356EB" w14:textId="77777777" w:rsidR="00B13175" w:rsidRDefault="00B13175">
      <w:pPr>
        <w:spacing w:after="0"/>
      </w:pPr>
      <w:r>
        <w:separator/>
      </w:r>
    </w:p>
  </w:footnote>
  <w:footnote w:type="continuationSeparator" w:id="0">
    <w:p w14:paraId="41071574" w14:textId="77777777" w:rsidR="00B13175" w:rsidRDefault="00B131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0FAE362A"/>
    <w:multiLevelType w:val="hybridMultilevel"/>
    <w:tmpl w:val="EB7C9F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038D4"/>
    <w:multiLevelType w:val="multilevel"/>
    <w:tmpl w:val="C7D6D30A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Calibri" w:eastAsia="Times New Rom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EB1862"/>
    <w:multiLevelType w:val="hybridMultilevel"/>
    <w:tmpl w:val="5030D9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40439A"/>
    <w:multiLevelType w:val="hybridMultilevel"/>
    <w:tmpl w:val="87E2812A"/>
    <w:lvl w:ilvl="0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53510928">
    <w:abstractNumId w:val="11"/>
  </w:num>
  <w:num w:numId="2" w16cid:durableId="1838690846">
    <w:abstractNumId w:val="9"/>
  </w:num>
  <w:num w:numId="3" w16cid:durableId="909193103">
    <w:abstractNumId w:val="7"/>
  </w:num>
  <w:num w:numId="4" w16cid:durableId="170148931">
    <w:abstractNumId w:val="4"/>
  </w:num>
  <w:num w:numId="5" w16cid:durableId="2065787615">
    <w:abstractNumId w:val="6"/>
  </w:num>
  <w:num w:numId="6" w16cid:durableId="983123598">
    <w:abstractNumId w:val="1"/>
  </w:num>
  <w:num w:numId="7" w16cid:durableId="765733976">
    <w:abstractNumId w:val="13"/>
  </w:num>
  <w:num w:numId="8" w16cid:durableId="1038092348">
    <w:abstractNumId w:val="5"/>
  </w:num>
  <w:num w:numId="9" w16cid:durableId="2033871175">
    <w:abstractNumId w:val="12"/>
  </w:num>
  <w:num w:numId="10" w16cid:durableId="1445924786">
    <w:abstractNumId w:val="8"/>
  </w:num>
  <w:num w:numId="11" w16cid:durableId="286472256">
    <w:abstractNumId w:val="0"/>
  </w:num>
  <w:num w:numId="12" w16cid:durableId="1383409485">
    <w:abstractNumId w:val="2"/>
  </w:num>
  <w:num w:numId="13" w16cid:durableId="1673869673">
    <w:abstractNumId w:val="10"/>
  </w:num>
  <w:num w:numId="14" w16cid:durableId="784471895">
    <w:abstractNumId w:val="3"/>
    <w:lvlOverride w:ilvl="0"/>
    <w:lvlOverride w:ilvl="1"/>
    <w:lvlOverride w:ilvl="2">
      <w:startOverride w:val="1"/>
    </w:lvlOverride>
    <w:lvlOverride w:ilvl="3"/>
    <w:lvlOverride w:ilvl="4">
      <w:startOverride w:val="4"/>
    </w:lvlOverride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6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7F23"/>
    <w:rsid w:val="00041188"/>
    <w:rsid w:val="000469B7"/>
    <w:rsid w:val="00060113"/>
    <w:rsid w:val="00067908"/>
    <w:rsid w:val="00090369"/>
    <w:rsid w:val="000A2445"/>
    <w:rsid w:val="000A77BD"/>
    <w:rsid w:val="000B1310"/>
    <w:rsid w:val="000D29C6"/>
    <w:rsid w:val="000F4345"/>
    <w:rsid w:val="000F6242"/>
    <w:rsid w:val="00104133"/>
    <w:rsid w:val="00134255"/>
    <w:rsid w:val="00151FBD"/>
    <w:rsid w:val="00167E4D"/>
    <w:rsid w:val="001B60E3"/>
    <w:rsid w:val="001C130E"/>
    <w:rsid w:val="001C1C23"/>
    <w:rsid w:val="001D339D"/>
    <w:rsid w:val="0020464D"/>
    <w:rsid w:val="00206F69"/>
    <w:rsid w:val="0021305C"/>
    <w:rsid w:val="00222A19"/>
    <w:rsid w:val="0022654B"/>
    <w:rsid w:val="00234622"/>
    <w:rsid w:val="00253655"/>
    <w:rsid w:val="00263682"/>
    <w:rsid w:val="00274FD9"/>
    <w:rsid w:val="00285303"/>
    <w:rsid w:val="0028645A"/>
    <w:rsid w:val="002B22E4"/>
    <w:rsid w:val="002C14A9"/>
    <w:rsid w:val="002D2B53"/>
    <w:rsid w:val="002F1940"/>
    <w:rsid w:val="002F36D1"/>
    <w:rsid w:val="003047E9"/>
    <w:rsid w:val="0030652A"/>
    <w:rsid w:val="00316EE5"/>
    <w:rsid w:val="00334F92"/>
    <w:rsid w:val="0034424D"/>
    <w:rsid w:val="003615E6"/>
    <w:rsid w:val="003649BC"/>
    <w:rsid w:val="003757AD"/>
    <w:rsid w:val="00382AD5"/>
    <w:rsid w:val="00383545"/>
    <w:rsid w:val="0038553A"/>
    <w:rsid w:val="003A1D1C"/>
    <w:rsid w:val="003B413B"/>
    <w:rsid w:val="003B4740"/>
    <w:rsid w:val="003B702D"/>
    <w:rsid w:val="003D098D"/>
    <w:rsid w:val="003D1E3F"/>
    <w:rsid w:val="003F5AD6"/>
    <w:rsid w:val="003F7972"/>
    <w:rsid w:val="00407718"/>
    <w:rsid w:val="004308F5"/>
    <w:rsid w:val="00433500"/>
    <w:rsid w:val="00433F71"/>
    <w:rsid w:val="00440D43"/>
    <w:rsid w:val="00452721"/>
    <w:rsid w:val="00464795"/>
    <w:rsid w:val="0047143F"/>
    <w:rsid w:val="00473D20"/>
    <w:rsid w:val="00474096"/>
    <w:rsid w:val="00495A72"/>
    <w:rsid w:val="004A180F"/>
    <w:rsid w:val="004D0D5B"/>
    <w:rsid w:val="004D54FA"/>
    <w:rsid w:val="004E3939"/>
    <w:rsid w:val="004E68CD"/>
    <w:rsid w:val="00501606"/>
    <w:rsid w:val="00504A4E"/>
    <w:rsid w:val="00525166"/>
    <w:rsid w:val="005725DE"/>
    <w:rsid w:val="00591452"/>
    <w:rsid w:val="005E4C1A"/>
    <w:rsid w:val="005F4D36"/>
    <w:rsid w:val="006011A4"/>
    <w:rsid w:val="006065E7"/>
    <w:rsid w:val="0062710C"/>
    <w:rsid w:val="00644AA7"/>
    <w:rsid w:val="00647B28"/>
    <w:rsid w:val="006609C1"/>
    <w:rsid w:val="006820E6"/>
    <w:rsid w:val="0069001D"/>
    <w:rsid w:val="006A5D33"/>
    <w:rsid w:val="006B0250"/>
    <w:rsid w:val="006B5EF9"/>
    <w:rsid w:val="006D08F1"/>
    <w:rsid w:val="006E4D86"/>
    <w:rsid w:val="006F62CB"/>
    <w:rsid w:val="007374DA"/>
    <w:rsid w:val="00740AC0"/>
    <w:rsid w:val="00745E92"/>
    <w:rsid w:val="00752514"/>
    <w:rsid w:val="007574A3"/>
    <w:rsid w:val="00766E76"/>
    <w:rsid w:val="00780596"/>
    <w:rsid w:val="00780BAD"/>
    <w:rsid w:val="00797205"/>
    <w:rsid w:val="007A2F43"/>
    <w:rsid w:val="007D2054"/>
    <w:rsid w:val="007E38C9"/>
    <w:rsid w:val="007E4D1A"/>
    <w:rsid w:val="007F4AA1"/>
    <w:rsid w:val="007F4F92"/>
    <w:rsid w:val="00824CA4"/>
    <w:rsid w:val="0083437D"/>
    <w:rsid w:val="00840733"/>
    <w:rsid w:val="0085483B"/>
    <w:rsid w:val="0085664F"/>
    <w:rsid w:val="00870541"/>
    <w:rsid w:val="00884197"/>
    <w:rsid w:val="008A4942"/>
    <w:rsid w:val="008B0990"/>
    <w:rsid w:val="008B5ECA"/>
    <w:rsid w:val="008C7920"/>
    <w:rsid w:val="008D633A"/>
    <w:rsid w:val="008D772F"/>
    <w:rsid w:val="008E6007"/>
    <w:rsid w:val="0091727D"/>
    <w:rsid w:val="00937EF2"/>
    <w:rsid w:val="00943AD2"/>
    <w:rsid w:val="00944BB1"/>
    <w:rsid w:val="00953931"/>
    <w:rsid w:val="00962343"/>
    <w:rsid w:val="00963B2F"/>
    <w:rsid w:val="00993DCE"/>
    <w:rsid w:val="009962F3"/>
    <w:rsid w:val="0099764C"/>
    <w:rsid w:val="009A64DA"/>
    <w:rsid w:val="009B5B6B"/>
    <w:rsid w:val="009D0BD4"/>
    <w:rsid w:val="009D6A40"/>
    <w:rsid w:val="009D7052"/>
    <w:rsid w:val="009E7103"/>
    <w:rsid w:val="00A062F2"/>
    <w:rsid w:val="00A261A9"/>
    <w:rsid w:val="00A265E5"/>
    <w:rsid w:val="00A26B29"/>
    <w:rsid w:val="00A30BCF"/>
    <w:rsid w:val="00A313B6"/>
    <w:rsid w:val="00A31743"/>
    <w:rsid w:val="00A444B1"/>
    <w:rsid w:val="00A609F3"/>
    <w:rsid w:val="00A61A14"/>
    <w:rsid w:val="00A924B3"/>
    <w:rsid w:val="00A93EC1"/>
    <w:rsid w:val="00AA389D"/>
    <w:rsid w:val="00AA4E5F"/>
    <w:rsid w:val="00AB03F7"/>
    <w:rsid w:val="00AB1686"/>
    <w:rsid w:val="00AB6CC8"/>
    <w:rsid w:val="00AC05CC"/>
    <w:rsid w:val="00AC66D8"/>
    <w:rsid w:val="00AD38D3"/>
    <w:rsid w:val="00AE3A28"/>
    <w:rsid w:val="00AF0D01"/>
    <w:rsid w:val="00AF22A0"/>
    <w:rsid w:val="00AF417D"/>
    <w:rsid w:val="00AF7BEB"/>
    <w:rsid w:val="00B1218A"/>
    <w:rsid w:val="00B13175"/>
    <w:rsid w:val="00B20348"/>
    <w:rsid w:val="00B24C64"/>
    <w:rsid w:val="00B32FC5"/>
    <w:rsid w:val="00B84521"/>
    <w:rsid w:val="00B90222"/>
    <w:rsid w:val="00B97703"/>
    <w:rsid w:val="00BB66D9"/>
    <w:rsid w:val="00BC05F5"/>
    <w:rsid w:val="00BC3101"/>
    <w:rsid w:val="00BC6151"/>
    <w:rsid w:val="00C04073"/>
    <w:rsid w:val="00C04412"/>
    <w:rsid w:val="00C2556D"/>
    <w:rsid w:val="00C27D40"/>
    <w:rsid w:val="00C406D8"/>
    <w:rsid w:val="00C419A1"/>
    <w:rsid w:val="00C51225"/>
    <w:rsid w:val="00C67351"/>
    <w:rsid w:val="00CA039E"/>
    <w:rsid w:val="00CB3120"/>
    <w:rsid w:val="00CC3C62"/>
    <w:rsid w:val="00CC4E09"/>
    <w:rsid w:val="00CD66E4"/>
    <w:rsid w:val="00CE1F23"/>
    <w:rsid w:val="00CE3F47"/>
    <w:rsid w:val="00CE5C51"/>
    <w:rsid w:val="00CF6087"/>
    <w:rsid w:val="00D04C60"/>
    <w:rsid w:val="00D06F0D"/>
    <w:rsid w:val="00D2220A"/>
    <w:rsid w:val="00D23305"/>
    <w:rsid w:val="00D27C79"/>
    <w:rsid w:val="00D37E3C"/>
    <w:rsid w:val="00D37E61"/>
    <w:rsid w:val="00D428E8"/>
    <w:rsid w:val="00D71B01"/>
    <w:rsid w:val="00D72250"/>
    <w:rsid w:val="00D730E7"/>
    <w:rsid w:val="00D75979"/>
    <w:rsid w:val="00DA3F0C"/>
    <w:rsid w:val="00DA574D"/>
    <w:rsid w:val="00DD2983"/>
    <w:rsid w:val="00DF7578"/>
    <w:rsid w:val="00E05163"/>
    <w:rsid w:val="00E159E4"/>
    <w:rsid w:val="00E239B4"/>
    <w:rsid w:val="00E4017A"/>
    <w:rsid w:val="00E65C1D"/>
    <w:rsid w:val="00E8429C"/>
    <w:rsid w:val="00E85B54"/>
    <w:rsid w:val="00ED0AF5"/>
    <w:rsid w:val="00F1352C"/>
    <w:rsid w:val="00F20CAF"/>
    <w:rsid w:val="00F351DF"/>
    <w:rsid w:val="00F43030"/>
    <w:rsid w:val="00F51E42"/>
    <w:rsid w:val="00F56C9F"/>
    <w:rsid w:val="00F663C9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CD66E4"/>
    <w:pPr>
      <w:ind w:leftChars="400" w:left="800"/>
    </w:pPr>
  </w:style>
  <w:style w:type="character" w:customStyle="1" w:styleId="THChar">
    <w:name w:val="TH Char"/>
    <w:link w:val="TH"/>
    <w:qFormat/>
    <w:rsid w:val="00A30BCF"/>
    <w:rPr>
      <w:rFonts w:ascii="Arial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A30BC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69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469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69B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A26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8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744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45</cp:revision>
  <cp:lastPrinted>2002-04-23T07:10:00Z</cp:lastPrinted>
  <dcterms:created xsi:type="dcterms:W3CDTF">2024-10-15T05:48:00Z</dcterms:created>
  <dcterms:modified xsi:type="dcterms:W3CDTF">2024-11-08T21:03:00Z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